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1B7" w:rsidRPr="00BC107E" w:rsidRDefault="009641B7" w:rsidP="00CC2C8D">
      <w:pPr>
        <w:spacing w:after="0" w:line="240" w:lineRule="auto"/>
        <w:ind w:left="5220"/>
        <w:contextualSpacing/>
        <w:jc w:val="center"/>
        <w:rPr>
          <w:rFonts w:ascii="Times New Roman" w:hAnsi="Times New Roman"/>
          <w:color w:val="333333"/>
          <w:sz w:val="28"/>
          <w:szCs w:val="28"/>
        </w:rPr>
      </w:pPr>
      <w:r w:rsidRPr="00BC107E">
        <w:rPr>
          <w:rFonts w:ascii="Times New Roman" w:hAnsi="Times New Roman"/>
          <w:color w:val="333333"/>
          <w:sz w:val="28"/>
          <w:szCs w:val="28"/>
          <w:lang w:val="kk-KZ"/>
        </w:rPr>
        <w:t>Пр</w:t>
      </w:r>
      <w:r w:rsidRPr="00BC107E">
        <w:rPr>
          <w:rFonts w:ascii="Times New Roman" w:hAnsi="Times New Roman"/>
          <w:color w:val="333333"/>
          <w:sz w:val="28"/>
          <w:szCs w:val="28"/>
        </w:rPr>
        <w:t>иложение 3</w:t>
      </w:r>
    </w:p>
    <w:p w:rsidR="009641B7" w:rsidRPr="00BC107E" w:rsidRDefault="009641B7" w:rsidP="00CC2C8D">
      <w:pPr>
        <w:spacing w:after="0" w:line="240" w:lineRule="auto"/>
        <w:ind w:left="5220"/>
        <w:contextualSpacing/>
        <w:jc w:val="both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к</w:t>
      </w:r>
      <w:r w:rsidRPr="00BC107E">
        <w:rPr>
          <w:rFonts w:ascii="Times New Roman" w:hAnsi="Times New Roman"/>
          <w:color w:val="333333"/>
          <w:sz w:val="28"/>
          <w:szCs w:val="28"/>
        </w:rPr>
        <w:t xml:space="preserve"> Правилам организации порядка и </w:t>
      </w:r>
    </w:p>
    <w:p w:rsidR="009641B7" w:rsidRPr="00BC107E" w:rsidRDefault="009641B7" w:rsidP="00CC2C8D">
      <w:pPr>
        <w:spacing w:after="0" w:line="240" w:lineRule="auto"/>
        <w:ind w:left="5220"/>
        <w:contextualSpacing/>
        <w:jc w:val="both"/>
        <w:rPr>
          <w:rFonts w:ascii="Times New Roman" w:hAnsi="Times New Roman"/>
          <w:color w:val="333333"/>
          <w:sz w:val="28"/>
          <w:szCs w:val="28"/>
        </w:rPr>
      </w:pPr>
      <w:r w:rsidRPr="00BC107E">
        <w:rPr>
          <w:rFonts w:ascii="Times New Roman" w:hAnsi="Times New Roman"/>
          <w:color w:val="333333"/>
          <w:sz w:val="28"/>
          <w:szCs w:val="28"/>
        </w:rPr>
        <w:t xml:space="preserve">методики проведения мероприятий </w:t>
      </w:r>
    </w:p>
    <w:p w:rsidR="009641B7" w:rsidRPr="00BC107E" w:rsidRDefault="009641B7" w:rsidP="00CC2C8D">
      <w:pPr>
        <w:spacing w:after="0" w:line="240" w:lineRule="auto"/>
        <w:ind w:left="5220"/>
        <w:contextualSpacing/>
        <w:jc w:val="both"/>
        <w:rPr>
          <w:rFonts w:ascii="Times New Roman" w:hAnsi="Times New Roman"/>
          <w:color w:val="333333"/>
          <w:sz w:val="28"/>
          <w:szCs w:val="28"/>
        </w:rPr>
      </w:pPr>
      <w:r w:rsidRPr="00BC107E">
        <w:rPr>
          <w:rFonts w:ascii="Times New Roman" w:hAnsi="Times New Roman"/>
          <w:color w:val="333333"/>
          <w:sz w:val="28"/>
          <w:szCs w:val="28"/>
        </w:rPr>
        <w:t xml:space="preserve">по отбору и зачислению кандидатов </w:t>
      </w:r>
    </w:p>
    <w:p w:rsidR="009641B7" w:rsidRPr="00BC107E" w:rsidRDefault="009641B7" w:rsidP="00CC2C8D">
      <w:pPr>
        <w:spacing w:after="0" w:line="240" w:lineRule="auto"/>
        <w:ind w:left="5220"/>
        <w:contextualSpacing/>
        <w:jc w:val="both"/>
        <w:rPr>
          <w:rFonts w:ascii="Times New Roman" w:hAnsi="Times New Roman"/>
          <w:color w:val="333333"/>
          <w:sz w:val="28"/>
          <w:szCs w:val="28"/>
        </w:rPr>
      </w:pPr>
      <w:r w:rsidRPr="00BC107E">
        <w:rPr>
          <w:rFonts w:ascii="Times New Roman" w:hAnsi="Times New Roman"/>
          <w:color w:val="333333"/>
          <w:sz w:val="28"/>
          <w:szCs w:val="28"/>
        </w:rPr>
        <w:t xml:space="preserve">на службу в органы национальной </w:t>
      </w:r>
    </w:p>
    <w:p w:rsidR="009641B7" w:rsidRPr="00BC107E" w:rsidRDefault="009641B7" w:rsidP="00CC2C8D">
      <w:pPr>
        <w:spacing w:after="0" w:line="240" w:lineRule="auto"/>
        <w:ind w:left="5220"/>
        <w:contextualSpacing/>
        <w:jc w:val="both"/>
        <w:rPr>
          <w:rFonts w:ascii="Times New Roman" w:hAnsi="Times New Roman"/>
          <w:color w:val="333333"/>
          <w:sz w:val="28"/>
          <w:szCs w:val="28"/>
        </w:rPr>
      </w:pPr>
      <w:r w:rsidRPr="00BC107E">
        <w:rPr>
          <w:rFonts w:ascii="Times New Roman" w:hAnsi="Times New Roman"/>
          <w:color w:val="333333"/>
          <w:sz w:val="28"/>
          <w:szCs w:val="28"/>
        </w:rPr>
        <w:t>безопасности Республики Казахстан</w:t>
      </w:r>
    </w:p>
    <w:p w:rsidR="009641B7" w:rsidRDefault="009641B7">
      <w:pPr>
        <w:rPr>
          <w:lang w:val="kk-KZ"/>
        </w:rPr>
      </w:pPr>
    </w:p>
    <w:p w:rsidR="009641B7" w:rsidRPr="00CC2C8D" w:rsidRDefault="009641B7" w:rsidP="00CC2C8D">
      <w:pPr>
        <w:jc w:val="right"/>
        <w:rPr>
          <w:rFonts w:ascii="Times New Roman" w:hAnsi="Times New Roman"/>
          <w:sz w:val="28"/>
          <w:szCs w:val="28"/>
          <w:lang w:val="kk-KZ"/>
        </w:rPr>
      </w:pPr>
      <w:r w:rsidRPr="00CC2C8D">
        <w:rPr>
          <w:rFonts w:ascii="Times New Roman" w:hAnsi="Times New Roman"/>
          <w:sz w:val="28"/>
          <w:szCs w:val="28"/>
          <w:lang w:val="kk-KZ"/>
        </w:rPr>
        <w:t>Форма</w:t>
      </w:r>
    </w:p>
    <w:p w:rsidR="009641B7" w:rsidRDefault="009641B7">
      <w:pPr>
        <w:rPr>
          <w:lang w:val="kk-KZ"/>
        </w:rPr>
      </w:pPr>
    </w:p>
    <w:p w:rsidR="009641B7" w:rsidRPr="0036415E" w:rsidRDefault="009641B7" w:rsidP="004E4F2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6415E">
        <w:rPr>
          <w:rFonts w:ascii="Times New Roman" w:hAnsi="Times New Roman"/>
          <w:b/>
          <w:sz w:val="28"/>
          <w:szCs w:val="28"/>
        </w:rPr>
        <w:t>А Н К Е Т А</w:t>
      </w:r>
    </w:p>
    <w:p w:rsidR="009641B7" w:rsidRPr="00007A12" w:rsidRDefault="009641B7" w:rsidP="004E4F2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07A12">
        <w:rPr>
          <w:rFonts w:ascii="Times New Roman" w:hAnsi="Times New Roman"/>
          <w:sz w:val="28"/>
          <w:szCs w:val="28"/>
        </w:rPr>
        <w:t>(заполняется собственноручно)</w:t>
      </w:r>
    </w:p>
    <w:p w:rsidR="009641B7" w:rsidRPr="00007A12" w:rsidRDefault="009641B7" w:rsidP="004E4F2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70"/>
        <w:gridCol w:w="690"/>
        <w:gridCol w:w="283"/>
        <w:gridCol w:w="998"/>
        <w:gridCol w:w="985"/>
        <w:gridCol w:w="985"/>
        <w:gridCol w:w="1037"/>
        <w:gridCol w:w="934"/>
        <w:gridCol w:w="1971"/>
      </w:tblGrid>
      <w:tr w:rsidR="009641B7" w:rsidRPr="00007A12" w:rsidTr="00EE4D8E">
        <w:tc>
          <w:tcPr>
            <w:tcW w:w="6948" w:type="dxa"/>
            <w:gridSpan w:val="7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1.Фамилия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506ABA">
              <w:rPr>
                <w:rFonts w:ascii="Times New Roman" w:hAnsi="Times New Roman"/>
                <w:sz w:val="20"/>
                <w:szCs w:val="20"/>
                <w:lang w:eastAsia="en-US"/>
              </w:rPr>
              <w:t>(если фамилия была изменена, то указывается прежняя фамилия и причина ее изменения)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2905" w:type="dxa"/>
            <w:gridSpan w:val="2"/>
            <w:vMerge w:val="restart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Место для фотографии 3х4</w:t>
            </w:r>
          </w:p>
        </w:tc>
      </w:tr>
      <w:tr w:rsidR="009641B7" w:rsidRPr="00007A12" w:rsidTr="00EE4D8E">
        <w:tc>
          <w:tcPr>
            <w:tcW w:w="6948" w:type="dxa"/>
            <w:gridSpan w:val="7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05" w:type="dxa"/>
            <w:gridSpan w:val="2"/>
            <w:vMerge/>
            <w:vAlign w:val="center"/>
          </w:tcPr>
          <w:p w:rsidR="009641B7" w:rsidRPr="00007A12" w:rsidRDefault="009641B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EE4D8E">
        <w:tc>
          <w:tcPr>
            <w:tcW w:w="6948" w:type="dxa"/>
            <w:gridSpan w:val="7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2.Имя:</w:t>
            </w:r>
          </w:p>
        </w:tc>
        <w:tc>
          <w:tcPr>
            <w:tcW w:w="2905" w:type="dxa"/>
            <w:gridSpan w:val="2"/>
            <w:vMerge/>
            <w:vAlign w:val="center"/>
          </w:tcPr>
          <w:p w:rsidR="009641B7" w:rsidRPr="00007A12" w:rsidRDefault="009641B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EE4D8E">
        <w:tc>
          <w:tcPr>
            <w:tcW w:w="6948" w:type="dxa"/>
            <w:gridSpan w:val="7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05" w:type="dxa"/>
            <w:gridSpan w:val="2"/>
            <w:vMerge/>
            <w:vAlign w:val="center"/>
          </w:tcPr>
          <w:p w:rsidR="009641B7" w:rsidRPr="00007A12" w:rsidRDefault="009641B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EE4D8E">
        <w:tc>
          <w:tcPr>
            <w:tcW w:w="6948" w:type="dxa"/>
            <w:gridSpan w:val="7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3.Отчество (при наличии):</w:t>
            </w:r>
          </w:p>
        </w:tc>
        <w:tc>
          <w:tcPr>
            <w:tcW w:w="2905" w:type="dxa"/>
            <w:gridSpan w:val="2"/>
            <w:vMerge/>
            <w:vAlign w:val="center"/>
          </w:tcPr>
          <w:p w:rsidR="009641B7" w:rsidRPr="00007A12" w:rsidRDefault="009641B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EE4D8E">
        <w:tc>
          <w:tcPr>
            <w:tcW w:w="6948" w:type="dxa"/>
            <w:gridSpan w:val="7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05" w:type="dxa"/>
            <w:gridSpan w:val="2"/>
            <w:vMerge/>
            <w:vAlign w:val="center"/>
          </w:tcPr>
          <w:p w:rsidR="009641B7" w:rsidRPr="00007A12" w:rsidRDefault="009641B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EE4D8E">
        <w:tc>
          <w:tcPr>
            <w:tcW w:w="6948" w:type="dxa"/>
            <w:gridSpan w:val="7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4.Дата рождения:</w:t>
            </w:r>
          </w:p>
        </w:tc>
        <w:tc>
          <w:tcPr>
            <w:tcW w:w="2905" w:type="dxa"/>
            <w:gridSpan w:val="2"/>
            <w:vMerge/>
            <w:vAlign w:val="center"/>
          </w:tcPr>
          <w:p w:rsidR="009641B7" w:rsidRPr="00007A12" w:rsidRDefault="009641B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EE4D8E">
        <w:tc>
          <w:tcPr>
            <w:tcW w:w="6948" w:type="dxa"/>
            <w:gridSpan w:val="7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905" w:type="dxa"/>
            <w:gridSpan w:val="2"/>
            <w:vMerge/>
            <w:vAlign w:val="center"/>
          </w:tcPr>
          <w:p w:rsidR="009641B7" w:rsidRPr="00007A12" w:rsidRDefault="009641B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EE4D8E">
        <w:tc>
          <w:tcPr>
            <w:tcW w:w="6948" w:type="dxa"/>
            <w:gridSpan w:val="7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5.Место рождения: </w:t>
            </w: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(область, район, населенный пункт)</w:t>
            </w:r>
          </w:p>
        </w:tc>
        <w:tc>
          <w:tcPr>
            <w:tcW w:w="2905" w:type="dxa"/>
            <w:gridSpan w:val="2"/>
            <w:vMerge/>
            <w:vAlign w:val="center"/>
          </w:tcPr>
          <w:p w:rsidR="009641B7" w:rsidRPr="00007A12" w:rsidRDefault="009641B7" w:rsidP="004E4F2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368"/>
        </w:trPr>
        <w:tc>
          <w:tcPr>
            <w:tcW w:w="9853" w:type="dxa"/>
            <w:gridSpan w:val="9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2943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6.Национальность:</w:t>
            </w:r>
          </w:p>
        </w:tc>
        <w:tc>
          <w:tcPr>
            <w:tcW w:w="6910" w:type="dxa"/>
            <w:gridSpan w:val="6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2943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7.Гражданство: </w:t>
            </w:r>
          </w:p>
          <w:p w:rsidR="009641B7" w:rsidRPr="00506ABA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6ABA">
              <w:rPr>
                <w:rFonts w:ascii="Times New Roman" w:hAnsi="Times New Roman"/>
                <w:sz w:val="20"/>
                <w:szCs w:val="20"/>
                <w:lang w:eastAsia="en-US"/>
              </w:rPr>
              <w:t>(с какого времени, данные об изменении гражданства)</w:t>
            </w:r>
          </w:p>
        </w:tc>
        <w:tc>
          <w:tcPr>
            <w:tcW w:w="6910" w:type="dxa"/>
            <w:gridSpan w:val="6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8.Имеете ли гражданство другого государства: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9.Документы, удостоверяющие личность:</w:t>
            </w: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(Регистрационный номер, дата выдачи, кем выдан)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266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10.Адрес прописки:</w:t>
            </w:r>
          </w:p>
        </w:tc>
        <w:tc>
          <w:tcPr>
            <w:tcW w:w="7193" w:type="dxa"/>
            <w:gridSpan w:val="7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9853" w:type="dxa"/>
            <w:gridSpan w:val="9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11.Фактическое место проживания: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12.Домашний (сотовый) телефон: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13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.Индивидуальный идентификационный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номер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4926" w:type="dxa"/>
            <w:gridSpan w:val="5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14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.Образование:</w:t>
            </w: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14.1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.Какую школу окончил(а), когда?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14.2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.Какое высшее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, послесреднее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или среднее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(техническое и профессиональное)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учебное заведение окончил(а), когда?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14.3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.Специальность по образованию: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14.4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Укажите сведения </w:t>
            </w:r>
            <w:r w:rsidRPr="00506ABA">
              <w:rPr>
                <w:rFonts w:ascii="Times New Roman" w:hAnsi="Times New Roman"/>
                <w:color w:val="000000"/>
                <w:spacing w:val="6"/>
                <w:sz w:val="28"/>
                <w:szCs w:val="28"/>
              </w:rPr>
              <w:t xml:space="preserve">о повышении </w:t>
            </w:r>
            <w:r w:rsidRPr="00506ABA">
              <w:rPr>
                <w:rFonts w:ascii="Times New Roman" w:hAnsi="Times New Roman"/>
                <w:color w:val="000000"/>
                <w:spacing w:val="4"/>
                <w:sz w:val="28"/>
                <w:szCs w:val="28"/>
              </w:rPr>
              <w:t>квалификации, присвоении ученых степеней и званий</w:t>
            </w:r>
            <w:r w:rsidRPr="00506ABA">
              <w:rPr>
                <w:rFonts w:ascii="Times New Roman" w:hAnsi="Times New Roman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14.5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.Владение казахским, русским и иностранными языками (на каком уровне):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14.6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.Умение работать на компьютере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14.7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. Какие дополнительные навыки (в том числе в процессе самообразования) Вы приобрели?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15.Место работы, должность: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15.1.Адрес: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15.2.Телефон: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15.3.Какие у Вас отношения с руководством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по последнему месту работы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15.4.Удовлетворены ли Вы получаемой заработной платой?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15.5.По какой причине Вы бы хотели изменить место службы (работы)?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15.6.Ф.И.О. первого руководителя: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c>
          <w:tcPr>
            <w:tcW w:w="9853" w:type="dxa"/>
            <w:gridSpan w:val="9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Трудовая деятельность:</w:t>
            </w: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Pr="004E4F2C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4F2C">
              <w:rPr>
                <w:rFonts w:ascii="Times New Roman" w:hAnsi="Times New Roman"/>
                <w:sz w:val="20"/>
                <w:szCs w:val="20"/>
                <w:lang w:eastAsia="en-US"/>
              </w:rPr>
              <w:t>Число, месяц и год</w:t>
            </w:r>
          </w:p>
        </w:tc>
        <w:tc>
          <w:tcPr>
            <w:tcW w:w="1971" w:type="dxa"/>
            <w:gridSpan w:val="3"/>
          </w:tcPr>
          <w:p w:rsidR="009641B7" w:rsidRPr="004E4F2C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4F2C">
              <w:rPr>
                <w:rFonts w:ascii="Times New Roman" w:hAnsi="Times New Roman"/>
                <w:sz w:val="20"/>
                <w:szCs w:val="20"/>
                <w:lang w:eastAsia="en-US"/>
              </w:rPr>
              <w:t>Должность с указанием учреждения, организации, предприятия, а также министерства (ведомства)</w:t>
            </w:r>
          </w:p>
        </w:tc>
        <w:tc>
          <w:tcPr>
            <w:tcW w:w="1970" w:type="dxa"/>
            <w:gridSpan w:val="2"/>
          </w:tcPr>
          <w:p w:rsidR="009641B7" w:rsidRPr="004E4F2C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4F2C">
              <w:rPr>
                <w:rFonts w:ascii="Times New Roman" w:hAnsi="Times New Roman"/>
                <w:sz w:val="20"/>
                <w:szCs w:val="20"/>
                <w:lang w:eastAsia="en-US"/>
              </w:rPr>
              <w:t>Кратко опишите, как были трудоустроены в ту или иную организацию (самоинициативно, по ходатайству, по чьей рекомендации  Ф.И.О. )</w:t>
            </w:r>
          </w:p>
        </w:tc>
        <w:tc>
          <w:tcPr>
            <w:tcW w:w="1971" w:type="dxa"/>
            <w:gridSpan w:val="2"/>
          </w:tcPr>
          <w:p w:rsidR="009641B7" w:rsidRPr="004E4F2C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4F2C">
              <w:rPr>
                <w:rFonts w:ascii="Times New Roman" w:hAnsi="Times New Roman"/>
                <w:sz w:val="20"/>
                <w:szCs w:val="20"/>
                <w:lang w:eastAsia="en-US"/>
              </w:rPr>
              <w:t>Причины ухода из учреждения, организации или предприятия</w:t>
            </w:r>
          </w:p>
        </w:tc>
        <w:tc>
          <w:tcPr>
            <w:tcW w:w="1971" w:type="dxa"/>
          </w:tcPr>
          <w:p w:rsidR="009641B7" w:rsidRPr="004E4F2C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4F2C">
              <w:rPr>
                <w:rFonts w:ascii="Times New Roman" w:hAnsi="Times New Roman"/>
                <w:sz w:val="20"/>
                <w:szCs w:val="20"/>
                <w:lang w:eastAsia="en-US"/>
              </w:rPr>
              <w:t>Местонахождение учреждения, организации, предприятия</w:t>
            </w: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Pr="004E4F2C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Pr="004E4F2C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16.Почему Вы желаете поступить на службу в орган национальной безопасности?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17.Какими личными и деловыми качествами Вы обладаете, которые необходимы,  по Вашему мнению, сотрудникам органов национальной безопасности?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18.Отношение к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воинской 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службе: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19.Прохождение службы (в том числе срочная, по контракту), период службы: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19.1.Род войск: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19.2.Место службы: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19.3.Специальное, воинское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звание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, классный чин, квалификационный класс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20.Семейное положение: </w:t>
            </w: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(в том числе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сожительство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20.1.Ф.И.О. жены (мужа):</w:t>
            </w: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(если жена имеет фамилию мужа, необходимо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также указать ее девичью фамилию, а также в случае смены прежнюю фамилию мужа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)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, сожительницы (сожителя)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20.2.Дата и место рождения: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20.3.Национальность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20.4.Гражданство: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20.5.Образование, какое учебное заведение окончил (а), когда</w:t>
            </w: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20.6.Специальность по образованию: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20.7.Место работы, занимаемая должность:</w:t>
            </w: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20.8.Адрес места жительства: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9853" w:type="dxa"/>
            <w:gridSpan w:val="9"/>
          </w:tcPr>
          <w:p w:rsidR="009641B7" w:rsidRPr="004E4F2C" w:rsidRDefault="009641B7" w:rsidP="003546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4F2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21.Сведения о близких родственниках </w:t>
            </w:r>
            <w:r w:rsidRPr="004E4F2C">
              <w:rPr>
                <w:rFonts w:ascii="Times New Roman" w:hAnsi="Times New Roman"/>
                <w:sz w:val="20"/>
                <w:szCs w:val="20"/>
              </w:rPr>
              <w:t>(родители (родитель), дети, усыновители (удочерители), усыновленные (удочеренные), полнородные и неполнородные братья и сестры, дедушка, бабушка, внуки), супруг (супруга) и его (её) близкие родственники (братья, сестры, родители и дети супруга (супруги)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  <w:r w:rsidRPr="004E4F2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Если родственники изменяли  фамилию,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имя и отчество (при наличии), </w:t>
            </w:r>
            <w:r w:rsidRPr="004E4F2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то необходимо указать их прежние фамилию, имя и отчество (при наличии), а также по какой причине изменяли фамилию. В обязательном порядке указывается сведения о </w:t>
            </w:r>
            <w:r w:rsidRPr="004E4F2C">
              <w:rPr>
                <w:rFonts w:ascii="Times New Roman" w:hAnsi="Times New Roman"/>
                <w:sz w:val="20"/>
                <w:szCs w:val="20"/>
              </w:rPr>
              <w:t>лицах, состоящих в фактическом сожительстве, а также о лицах ранее состоявших в браке (супружестве)</w:t>
            </w: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Pr="004E4F2C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4F2C">
              <w:rPr>
                <w:rFonts w:ascii="Times New Roman" w:hAnsi="Times New Roman"/>
                <w:sz w:val="20"/>
                <w:szCs w:val="20"/>
                <w:lang w:eastAsia="en-US"/>
              </w:rPr>
              <w:t>Степень родства</w:t>
            </w:r>
          </w:p>
        </w:tc>
        <w:tc>
          <w:tcPr>
            <w:tcW w:w="1971" w:type="dxa"/>
            <w:gridSpan w:val="3"/>
          </w:tcPr>
          <w:p w:rsidR="009641B7" w:rsidRPr="004E4F2C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4F2C">
              <w:rPr>
                <w:rFonts w:ascii="Times New Roman" w:hAnsi="Times New Roman"/>
                <w:sz w:val="20"/>
                <w:szCs w:val="20"/>
                <w:lang w:eastAsia="en-US"/>
              </w:rPr>
              <w:t>Фамилия, имя, отчество (при наличии), национальность, гражданство</w:t>
            </w:r>
          </w:p>
        </w:tc>
        <w:tc>
          <w:tcPr>
            <w:tcW w:w="1970" w:type="dxa"/>
            <w:gridSpan w:val="2"/>
          </w:tcPr>
          <w:p w:rsidR="009641B7" w:rsidRPr="004E4F2C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4F2C">
              <w:rPr>
                <w:rFonts w:ascii="Times New Roman" w:hAnsi="Times New Roman"/>
                <w:sz w:val="20"/>
                <w:szCs w:val="20"/>
                <w:lang w:eastAsia="en-US"/>
              </w:rPr>
              <w:t>Число месяц, год и место рождения</w:t>
            </w:r>
          </w:p>
          <w:p w:rsidR="009641B7" w:rsidRPr="004E4F2C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4F2C">
              <w:rPr>
                <w:rFonts w:ascii="Times New Roman" w:hAnsi="Times New Roman"/>
                <w:sz w:val="20"/>
                <w:szCs w:val="20"/>
                <w:lang w:eastAsia="en-US"/>
              </w:rPr>
              <w:t>(село, деревня, город, район, область, край, республика)</w:t>
            </w:r>
          </w:p>
        </w:tc>
        <w:tc>
          <w:tcPr>
            <w:tcW w:w="1971" w:type="dxa"/>
            <w:gridSpan w:val="2"/>
          </w:tcPr>
          <w:p w:rsidR="009641B7" w:rsidRPr="004E4F2C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4F2C">
              <w:rPr>
                <w:rFonts w:ascii="Times New Roman" w:hAnsi="Times New Roman"/>
                <w:sz w:val="20"/>
                <w:szCs w:val="20"/>
                <w:lang w:eastAsia="en-US"/>
              </w:rPr>
              <w:t>Место работы</w:t>
            </w:r>
          </w:p>
          <w:p w:rsidR="009641B7" w:rsidRPr="004E4F2C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4F2C">
              <w:rPr>
                <w:rFonts w:ascii="Times New Roman" w:hAnsi="Times New Roman"/>
                <w:sz w:val="20"/>
                <w:szCs w:val="20"/>
                <w:lang w:eastAsia="en-US"/>
              </w:rPr>
              <w:t>(с указанием должности,  даты назначения  и освобождения)</w:t>
            </w:r>
          </w:p>
        </w:tc>
        <w:tc>
          <w:tcPr>
            <w:tcW w:w="1971" w:type="dxa"/>
          </w:tcPr>
          <w:p w:rsidR="009641B7" w:rsidRPr="004E4F2C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E4F2C">
              <w:rPr>
                <w:rFonts w:ascii="Times New Roman" w:hAnsi="Times New Roman"/>
                <w:sz w:val="20"/>
                <w:szCs w:val="20"/>
                <w:lang w:eastAsia="en-US"/>
              </w:rPr>
              <w:t>Адрес места жительства</w:t>
            </w: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Pr="004E4F2C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Pr="004E4F2C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Pr="004E4F2C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1970" w:type="dxa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 w:eastAsia="en-US"/>
              </w:rPr>
            </w:pPr>
          </w:p>
        </w:tc>
        <w:tc>
          <w:tcPr>
            <w:tcW w:w="1971" w:type="dxa"/>
            <w:gridSpan w:val="3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0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  <w:gridSpan w:val="2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71" w:type="dxa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22.Что Вы знаете о деятельности органов национальной безопасности? </w:t>
            </w: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22.1.Какие кинофильмы смотрели, читали литературу о деятельности специальных служб?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23.Есть ли у Вас знакомые, родственники, проходящие (проходившие)  службу в органах национальной безопасности?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24. Состояние здоровья:</w:t>
            </w: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24.1.Имеете ли Вы хронические заболевания?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25.Употребляете ли Вы спиртные напитки?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26.Употребляете ли Вы наркотические вещества?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27.Чем обычно занимаетесь в свободное время? Ваши хобби?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27.1.Какие телепередачи любите смотреть?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27.2.Какие газеты и журналы Вы обычно читаете?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27.3.Какую литературу Вы больше всего предпочитаете читать?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28.Занимаетесь ли Вы спортом, каким видом?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28.1.С какого времени занимаетесь спортом, какой спортивный разряд, звание имеете?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29.Какие, по вашему мнению, у Вас отрицательные черты характера?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29.1.Какие у Вас положительные черты характера?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29.2.Как Вы относитесь к людям, которым свойственны вредные привычки?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30.Состоите ли Вы в политических партиях, общественных организациях, с какого времени?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Занимали ли Вы ответственные посты в указанных политических партиях, общественных  объединениях, если да, то какие, с какого времени?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31.Какая из политических партий и общественных организаций Казахстана Вам импонирует и почему?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32.Есть ли у Вас водительское удостоверение, какой категории?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33.Есть ли у Вас в личном пользовании автомобиль </w:t>
            </w:r>
            <w:r w:rsidRPr="00506ABA">
              <w:rPr>
                <w:rFonts w:ascii="Times New Roman" w:hAnsi="Times New Roman"/>
                <w:sz w:val="20"/>
                <w:szCs w:val="20"/>
                <w:lang w:eastAsia="en-US"/>
              </w:rPr>
              <w:t>(марка, год выпуска, государственный регистрационный номер)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34.Имеете ли Вы в собственности жилье или другую недвижимость?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35.Есть ли проблемы с жильем, как Вы планируете их решать?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36.Где работают лучшие Ваши друзья, с которыми Вы чаще всего встречаетесь?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37.Занимались ли Вы коммерческой деятельностью?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273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38.Являетесь ли Вы учредителем каких-либо организаций или предприятий?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39.Имеется ли у Вас недвижимое имущество в залоге?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40.Получали ли Вы банковские кредиты, для каких целей, имеются ли у Вас другие обязательства?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41.В каких странах  СНГ и с какой целью Вы были, когда?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42.Какие страны дальнего зарубежья и с какой целью Вы посещали, когда?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43.Имеются ли у Вас родственники, проживающие (проживавшие) за границей? (если имеются, то указать, где, фамилия, имя, отчество (при наличии), степень родства)</w:t>
            </w: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44.Ведется ли Вами или Вашими родственниками переписка с гражданами зарубежных государств (если да, то с какого времени, с кем Ф.И.О., степень родства)?</w:t>
            </w: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45.Привл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екались ли Вы или Ваши 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родственники к уголовной ответственности?</w:t>
            </w: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46.Находились ли Вы или Ваши ближайшие родственники под следствием, возбуждалось ли в отношении Вас или Ваших родственников уголовные дела?</w:t>
            </w: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(если находились (возбуждалось), то указать, за что, фамилия, имя, отчество (при наличии), степень родства)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47.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Совершали ли Вы или Ваши близкие родственники правонарушения законодательства, повлекшие за собой наложение правового ограничения?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48.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Что вы ожидаете от предстоящей службы в органах национальной безопастности?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49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Ваше отношение к религии?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50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 Являетесь ли Вы верующим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? Совершаете ли Вы ритуалы, соответствующие Вашей религии?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51.К достижению какой цели Вы стремитесь?</w:t>
            </w: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52.Что Вы думаете о ближайшем будущем Казахстана?</w:t>
            </w: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53. 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Мне известно, что заведомо ложные сведения, сообщенные в анкете,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могут повлечь отказ в зачислении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на службу в КНБ: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54. на проведение в отношении меня, супруги (супруга), моих близких родственников, а также в отношении близких родственников моей супруги (супруга) проверочных мероприятий согласен (не согласен): 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641B7" w:rsidRPr="00007A12" w:rsidTr="004E4F2C">
        <w:trPr>
          <w:trHeight w:val="654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(Ф</w:t>
            </w: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амилия, имя, отчество (при наличии)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9641B7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(подпись)</w:t>
            </w:r>
          </w:p>
        </w:tc>
      </w:tr>
      <w:tr w:rsidR="009641B7" w:rsidRPr="00007A12" w:rsidTr="004E4F2C">
        <w:trPr>
          <w:trHeight w:val="368"/>
        </w:trPr>
        <w:tc>
          <w:tcPr>
            <w:tcW w:w="4926" w:type="dxa"/>
            <w:gridSpan w:val="5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Дата заполнения анкеты:</w:t>
            </w:r>
          </w:p>
        </w:tc>
        <w:tc>
          <w:tcPr>
            <w:tcW w:w="4927" w:type="dxa"/>
            <w:gridSpan w:val="4"/>
          </w:tcPr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07A12">
              <w:rPr>
                <w:rFonts w:ascii="Times New Roman" w:hAnsi="Times New Roman"/>
                <w:sz w:val="28"/>
                <w:szCs w:val="28"/>
                <w:lang w:eastAsia="en-US"/>
              </w:rPr>
              <w:t>«____»_______________ 20____ г.</w:t>
            </w:r>
          </w:p>
          <w:p w:rsidR="009641B7" w:rsidRPr="00007A12" w:rsidRDefault="009641B7" w:rsidP="004E4F2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9641B7" w:rsidRDefault="009641B7" w:rsidP="004E4F2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07A12">
        <w:rPr>
          <w:rFonts w:ascii="Times New Roman" w:hAnsi="Times New Roman"/>
          <w:sz w:val="28"/>
          <w:szCs w:val="28"/>
        </w:rPr>
        <w:t>_______________________________</w:t>
      </w:r>
    </w:p>
    <w:p w:rsidR="009641B7" w:rsidRDefault="009641B7" w:rsidP="004E4F2C">
      <w:pPr>
        <w:spacing w:after="0"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</w:p>
    <w:sectPr w:rsidR="009641B7" w:rsidSect="00BC5A93">
      <w:pgSz w:w="11906" w:h="16838"/>
      <w:pgMar w:top="851" w:right="851" w:bottom="72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53679"/>
    <w:multiLevelType w:val="hybridMultilevel"/>
    <w:tmpl w:val="B6D22128"/>
    <w:lvl w:ilvl="0" w:tplc="0F12689C">
      <w:start w:val="1"/>
      <w:numFmt w:val="decimal"/>
      <w:lvlText w:val="%1."/>
      <w:lvlJc w:val="left"/>
      <w:pPr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  <w:rPr>
        <w:rFonts w:cs="Times New Roman"/>
      </w:rPr>
    </w:lvl>
  </w:abstractNum>
  <w:abstractNum w:abstractNumId="1">
    <w:nsid w:val="71C42A07"/>
    <w:multiLevelType w:val="hybridMultilevel"/>
    <w:tmpl w:val="E2AC610A"/>
    <w:lvl w:ilvl="0" w:tplc="C482651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32D3"/>
    <w:rsid w:val="00007A12"/>
    <w:rsid w:val="00016095"/>
    <w:rsid w:val="000A2894"/>
    <w:rsid w:val="00116513"/>
    <w:rsid w:val="00135A20"/>
    <w:rsid w:val="00147CA8"/>
    <w:rsid w:val="001B09C5"/>
    <w:rsid w:val="0029163D"/>
    <w:rsid w:val="003546F9"/>
    <w:rsid w:val="0036415E"/>
    <w:rsid w:val="003C3DE2"/>
    <w:rsid w:val="00426B77"/>
    <w:rsid w:val="00441981"/>
    <w:rsid w:val="00480B88"/>
    <w:rsid w:val="004C1D47"/>
    <w:rsid w:val="004D3A81"/>
    <w:rsid w:val="004D5F6D"/>
    <w:rsid w:val="004E4F2C"/>
    <w:rsid w:val="00506ABA"/>
    <w:rsid w:val="0059124C"/>
    <w:rsid w:val="00592E70"/>
    <w:rsid w:val="006B64C4"/>
    <w:rsid w:val="00700C0F"/>
    <w:rsid w:val="00727CC3"/>
    <w:rsid w:val="007561B5"/>
    <w:rsid w:val="007633A1"/>
    <w:rsid w:val="007732D3"/>
    <w:rsid w:val="00780354"/>
    <w:rsid w:val="007955F8"/>
    <w:rsid w:val="008119AB"/>
    <w:rsid w:val="00867B6E"/>
    <w:rsid w:val="008E19BE"/>
    <w:rsid w:val="00920E4D"/>
    <w:rsid w:val="00933064"/>
    <w:rsid w:val="00944D58"/>
    <w:rsid w:val="009641B7"/>
    <w:rsid w:val="00AB0780"/>
    <w:rsid w:val="00AC222F"/>
    <w:rsid w:val="00BC107E"/>
    <w:rsid w:val="00BC5A93"/>
    <w:rsid w:val="00C53007"/>
    <w:rsid w:val="00CC2C8D"/>
    <w:rsid w:val="00CE0EA4"/>
    <w:rsid w:val="00E0180F"/>
    <w:rsid w:val="00E52E76"/>
    <w:rsid w:val="00E8109C"/>
    <w:rsid w:val="00EE4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2D3"/>
    <w:pPr>
      <w:spacing w:after="200" w:line="276" w:lineRule="auto"/>
    </w:pPr>
    <w:rPr>
      <w:rFonts w:ascii="Calibri" w:hAnsi="Calibri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732D3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locked/>
    <w:rsid w:val="007732D3"/>
    <w:rPr>
      <w:rFonts w:cs="Times New Roman"/>
      <w:b/>
      <w:bCs/>
      <w:sz w:val="22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7732D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732D3"/>
    <w:rPr>
      <w:rFonts w:ascii="Calibri" w:hAnsi="Calibri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141</TotalTime>
  <Pages>8</Pages>
  <Words>1146</Words>
  <Characters>6535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Садыков_Р</dc:creator>
  <cp:keywords/>
  <dc:description/>
  <cp:lastModifiedBy>Tulemisov</cp:lastModifiedBy>
  <cp:revision>10</cp:revision>
  <cp:lastPrinted>2018-03-13T12:35:00Z</cp:lastPrinted>
  <dcterms:created xsi:type="dcterms:W3CDTF">2015-05-30T03:55:00Z</dcterms:created>
  <dcterms:modified xsi:type="dcterms:W3CDTF">2018-03-13T12:43:00Z</dcterms:modified>
</cp:coreProperties>
</file>